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7912" w:type="dxa"/>
        <w:jc w:val="center"/>
        <w:tblLayout w:type="fixed"/>
        <w:tblLook w:val="04A0" w:firstRow="1" w:lastRow="0" w:firstColumn="1" w:lastColumn="0" w:noHBand="0" w:noVBand="1"/>
      </w:tblPr>
      <w:tblGrid>
        <w:gridCol w:w="1124"/>
        <w:gridCol w:w="3260"/>
        <w:gridCol w:w="1080"/>
        <w:gridCol w:w="1121"/>
        <w:gridCol w:w="1327"/>
      </w:tblGrid>
      <w:tr w:rsidR="00A30673" w:rsidRPr="00A30673" w:rsidTr="00F354E8">
        <w:trPr>
          <w:trHeight w:val="600"/>
          <w:jc w:val="center"/>
        </w:trPr>
        <w:tc>
          <w:tcPr>
            <w:tcW w:w="791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BDD6EE"/>
            <w:vAlign w:val="center"/>
          </w:tcPr>
          <w:p w:rsidR="00A30673" w:rsidRPr="00A30673" w:rsidRDefault="00A30673" w:rsidP="00A30673">
            <w:pPr>
              <w:widowControl w:val="0"/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bookmarkStart w:id="0" w:name="_GoBack"/>
            <w:bookmarkEnd w:id="0"/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ΕΙΔΟΣ </w:t>
            </w:r>
            <w:r w:rsidRPr="00A30673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:</w:t>
            </w:r>
            <w:r w:rsidRPr="00A30673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  <w:r w:rsidRPr="00A30673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Ασύρματα  </w:t>
            </w:r>
            <w:proofErr w:type="spellStart"/>
            <w:r w:rsidRPr="00A30673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Over</w:t>
            </w:r>
            <w:proofErr w:type="spellEnd"/>
            <w:r w:rsidRPr="00A30673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  <w:proofErr w:type="spellStart"/>
            <w:r w:rsidRPr="00A30673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Ear</w:t>
            </w:r>
            <w:proofErr w:type="spellEnd"/>
            <w:r w:rsidRPr="00A30673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Ακουστικά</w:t>
            </w:r>
          </w:p>
        </w:tc>
      </w:tr>
      <w:tr w:rsidR="00A30673" w:rsidTr="00F354E8">
        <w:trPr>
          <w:trHeight w:val="654"/>
          <w:jc w:val="center"/>
        </w:trPr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A30673" w:rsidRDefault="00A30673" w:rsidP="00F354E8">
            <w:pPr>
              <w:widowControl w:val="0"/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A30673" w:rsidRDefault="00A30673" w:rsidP="00F354E8">
            <w:pPr>
              <w:widowControl w:val="0"/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A30673" w:rsidRDefault="00A30673" w:rsidP="00F354E8">
            <w:pPr>
              <w:widowControl w:val="0"/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A30673" w:rsidRDefault="00A30673" w:rsidP="00F354E8">
            <w:pPr>
              <w:widowControl w:val="0"/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A30673" w:rsidRDefault="00A30673" w:rsidP="00F354E8">
            <w:pPr>
              <w:widowControl w:val="0"/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A30673" w:rsidTr="00F354E8">
        <w:trPr>
          <w:trHeight w:val="330"/>
          <w:jc w:val="center"/>
        </w:trPr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</w:tcPr>
          <w:p w:rsidR="00A30673" w:rsidRDefault="00A30673" w:rsidP="00F354E8">
            <w:pPr>
              <w:widowControl w:val="0"/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</w:tcPr>
          <w:p w:rsidR="00A30673" w:rsidRDefault="00A30673" w:rsidP="00F354E8">
            <w:pPr>
              <w:widowControl w:val="0"/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</w:tcPr>
          <w:p w:rsidR="00A30673" w:rsidRDefault="00A30673" w:rsidP="00F354E8">
            <w:pPr>
              <w:widowControl w:val="0"/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</w:tcPr>
          <w:p w:rsidR="00A30673" w:rsidRDefault="00A30673" w:rsidP="00F354E8">
            <w:pPr>
              <w:widowControl w:val="0"/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</w:tcPr>
          <w:p w:rsidR="00A30673" w:rsidRDefault="00A30673" w:rsidP="00F354E8">
            <w:pPr>
              <w:widowControl w:val="0"/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A30673" w:rsidTr="00F354E8">
        <w:trPr>
          <w:trHeight w:val="330"/>
          <w:jc w:val="center"/>
        </w:trPr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</w:tcPr>
          <w:p w:rsidR="00A30673" w:rsidRDefault="00A30673" w:rsidP="00F354E8">
            <w:pPr>
              <w:widowControl w:val="0"/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</w:tcPr>
          <w:p w:rsidR="00A30673" w:rsidRDefault="00A30673" w:rsidP="00F354E8">
            <w:pPr>
              <w:widowControl w:val="0"/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Γενικά</w:t>
            </w:r>
            <w:proofErr w:type="spellEnd"/>
            <w:r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Χαρα</w:t>
            </w:r>
            <w:proofErr w:type="spellStart"/>
            <w:r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κτηριστικά</w:t>
            </w:r>
            <w:proofErr w:type="spellEnd"/>
            <w:r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</w:tcPr>
          <w:p w:rsidR="00A30673" w:rsidRDefault="00A30673" w:rsidP="00F354E8">
            <w:pPr>
              <w:widowControl w:val="0"/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</w:tcPr>
          <w:p w:rsidR="00A30673" w:rsidRDefault="00A30673" w:rsidP="00F354E8">
            <w:pPr>
              <w:widowControl w:val="0"/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</w:tcPr>
          <w:p w:rsidR="00A30673" w:rsidRDefault="00A30673" w:rsidP="00F354E8">
            <w:pPr>
              <w:widowControl w:val="0"/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A30673" w:rsidTr="00F354E8">
        <w:trPr>
          <w:trHeight w:val="567"/>
          <w:jc w:val="center"/>
        </w:trPr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30673" w:rsidRDefault="00A30673" w:rsidP="00F354E8">
            <w:pPr>
              <w:widowControl w:val="0"/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30673" w:rsidRDefault="00A30673" w:rsidP="00F354E8">
            <w:pPr>
              <w:widowControl w:val="0"/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Ασύρματα  </w:t>
            </w:r>
            <w:proofErr w:type="spellStart"/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Over</w:t>
            </w:r>
            <w:proofErr w:type="spellEnd"/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  <w:proofErr w:type="spellStart"/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Ear</w:t>
            </w:r>
            <w:proofErr w:type="spellEnd"/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Ακουστικά (   Χρόνος Λειτουργίας: 35ώρες     Οδηγοί 40mm     </w:t>
            </w:r>
            <w:proofErr w:type="spellStart"/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Bluetooth</w:t>
            </w:r>
            <w:proofErr w:type="spellEnd"/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5.0     </w:t>
            </w:r>
            <w:proofErr w:type="spellStart"/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Active</w:t>
            </w:r>
            <w:proofErr w:type="spellEnd"/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  <w:proofErr w:type="spellStart"/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Noise</w:t>
            </w:r>
            <w:proofErr w:type="spellEnd"/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  <w:proofErr w:type="spellStart"/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Cancellation</w:t>
            </w:r>
            <w:proofErr w:type="spellEnd"/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),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30673" w:rsidRDefault="00A30673" w:rsidP="00F354E8">
            <w:pPr>
              <w:widowControl w:val="0"/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</w:tcPr>
          <w:p w:rsidR="00A30673" w:rsidRDefault="00A30673" w:rsidP="00F354E8">
            <w:pPr>
              <w:widowControl w:val="0"/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</w:tcPr>
          <w:p w:rsidR="00A30673" w:rsidRDefault="00A30673" w:rsidP="00F354E8">
            <w:pPr>
              <w:widowControl w:val="0"/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A30673" w:rsidTr="00F354E8">
        <w:trPr>
          <w:trHeight w:val="330"/>
          <w:jc w:val="center"/>
        </w:trPr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30673" w:rsidRDefault="00A30673" w:rsidP="00F354E8">
            <w:pPr>
              <w:widowControl w:val="0"/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l-GR" w:eastAsia="el-GR"/>
              </w:rPr>
              <w:t>2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30673" w:rsidRDefault="00A30673" w:rsidP="00F354E8">
            <w:pPr>
              <w:widowControl w:val="0"/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l-GR" w:eastAsia="el-GR"/>
              </w:rPr>
              <w:t>ΠΟΣΟΤΗΤΑ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30673" w:rsidRDefault="00A30673" w:rsidP="00F354E8">
            <w:pPr>
              <w:widowControl w:val="0"/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l-GR" w:eastAsia="el-GR"/>
              </w:rPr>
              <w:t>1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</w:tcPr>
          <w:p w:rsidR="00A30673" w:rsidRDefault="00A30673" w:rsidP="00F354E8">
            <w:pPr>
              <w:widowControl w:val="0"/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</w:tcPr>
          <w:p w:rsidR="00A30673" w:rsidRDefault="00A30673" w:rsidP="00F354E8">
            <w:pPr>
              <w:widowControl w:val="0"/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</w:tbl>
    <w:p w:rsidR="00436EF1" w:rsidRDefault="00436EF1"/>
    <w:sectPr w:rsidR="00436EF1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0640"/>
    <w:rsid w:val="00436EF1"/>
    <w:rsid w:val="004C0640"/>
    <w:rsid w:val="00A30673"/>
    <w:rsid w:val="00D31F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EFC1F82-B39C-4372-9F65-1E75196556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30673"/>
    <w:pPr>
      <w:suppressAutoHyphens/>
      <w:spacing w:after="120" w:line="240" w:lineRule="auto"/>
      <w:jc w:val="both"/>
    </w:pPr>
    <w:rPr>
      <w:rFonts w:eastAsia="Times New Roman" w:cs="Calibri"/>
      <w:szCs w:val="24"/>
      <w:lang w:val="en-GB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B76ED754</Template>
  <TotalTime>0</TotalTime>
  <Pages>1</Pages>
  <Words>49</Words>
  <Characters>267</Characters>
  <Application>Microsoft Office Word</Application>
  <DocSecurity>0</DocSecurity>
  <Lines>2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CHATZIGIANNIS KONSTANTINOS</cp:lastModifiedBy>
  <cp:revision>2</cp:revision>
  <dcterms:created xsi:type="dcterms:W3CDTF">2025-12-08T13:41:00Z</dcterms:created>
  <dcterms:modified xsi:type="dcterms:W3CDTF">2025-12-08T13:41:00Z</dcterms:modified>
</cp:coreProperties>
</file>